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71856" w14:textId="77777777" w:rsidR="009528FD" w:rsidRDefault="009528FD" w:rsidP="009528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Ralph JOHNSON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C6D9155" w14:textId="77777777" w:rsidR="009528FD" w:rsidRDefault="009528FD" w:rsidP="009528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Wrenthorpe</w:t>
      </w:r>
      <w:proofErr w:type="spellEnd"/>
      <w:r>
        <w:rPr>
          <w:rFonts w:ascii="Times New Roman" w:hAnsi="Times New Roman" w:cs="Times New Roman"/>
        </w:rPr>
        <w:t>, Wakefield, West Riding of Yorkshire.</w:t>
      </w:r>
    </w:p>
    <w:p w14:paraId="626D278B" w14:textId="77777777" w:rsidR="009528FD" w:rsidRDefault="009528FD" w:rsidP="009528FD">
      <w:pPr>
        <w:rPr>
          <w:rFonts w:ascii="Times New Roman" w:hAnsi="Times New Roman" w:cs="Times New Roman"/>
        </w:rPr>
      </w:pPr>
    </w:p>
    <w:p w14:paraId="1092EC25" w14:textId="77777777" w:rsidR="009528FD" w:rsidRDefault="009528FD" w:rsidP="009528FD">
      <w:pPr>
        <w:rPr>
          <w:rFonts w:ascii="Times New Roman" w:hAnsi="Times New Roman" w:cs="Times New Roman"/>
        </w:rPr>
      </w:pPr>
    </w:p>
    <w:p w14:paraId="6F7A0973" w14:textId="77777777" w:rsidR="009528FD" w:rsidRDefault="009528FD" w:rsidP="009528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Thomas Lister of Wakefield(q.v.) and Thomas Grice(q.v.) brought a plaint</w:t>
      </w:r>
    </w:p>
    <w:p w14:paraId="37C981F4" w14:textId="77777777" w:rsidR="009528FD" w:rsidRDefault="009528FD" w:rsidP="009528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forcible entry against him, John Lister(q.v.) and his wife, Margery(q.v.).</w:t>
      </w:r>
    </w:p>
    <w:p w14:paraId="488B4D2D" w14:textId="77777777" w:rsidR="009528FD" w:rsidRDefault="009528FD" w:rsidP="009528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F323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31C8187" w14:textId="77777777" w:rsidR="009528FD" w:rsidRDefault="009528FD" w:rsidP="009528FD">
      <w:pPr>
        <w:rPr>
          <w:rFonts w:ascii="Times New Roman" w:hAnsi="Times New Roman" w:cs="Times New Roman"/>
        </w:rPr>
      </w:pPr>
    </w:p>
    <w:p w14:paraId="17A1EB24" w14:textId="77777777" w:rsidR="009528FD" w:rsidRDefault="009528FD" w:rsidP="009528FD">
      <w:pPr>
        <w:rPr>
          <w:rFonts w:ascii="Times New Roman" w:hAnsi="Times New Roman" w:cs="Times New Roman"/>
        </w:rPr>
      </w:pPr>
    </w:p>
    <w:p w14:paraId="39C6886A" w14:textId="77777777" w:rsidR="009528FD" w:rsidRDefault="009528FD" w:rsidP="009528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March 2018</w:t>
      </w:r>
    </w:p>
    <w:p w14:paraId="29876688" w14:textId="77777777" w:rsidR="006B2F86" w:rsidRPr="00E71FC3" w:rsidRDefault="009528F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96F28" w14:textId="77777777" w:rsidR="009528FD" w:rsidRDefault="009528FD" w:rsidP="00E71FC3">
      <w:r>
        <w:separator/>
      </w:r>
    </w:p>
  </w:endnote>
  <w:endnote w:type="continuationSeparator" w:id="0">
    <w:p w14:paraId="78A27B68" w14:textId="77777777" w:rsidR="009528FD" w:rsidRDefault="009528F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F4D63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537C9" w14:textId="77777777" w:rsidR="009528FD" w:rsidRDefault="009528FD" w:rsidP="00E71FC3">
      <w:r>
        <w:separator/>
      </w:r>
    </w:p>
  </w:footnote>
  <w:footnote w:type="continuationSeparator" w:id="0">
    <w:p w14:paraId="65E931D0" w14:textId="77777777" w:rsidR="009528FD" w:rsidRDefault="009528F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8FD"/>
    <w:rsid w:val="001A7C09"/>
    <w:rsid w:val="00577BD5"/>
    <w:rsid w:val="00656CBA"/>
    <w:rsid w:val="006A1F77"/>
    <w:rsid w:val="00733BE7"/>
    <w:rsid w:val="009528F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BC9707"/>
  <w15:chartTrackingRefBased/>
  <w15:docId w15:val="{C4E1F281-3DBF-4010-9082-79C0334ED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28F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528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2018-03-24T21:27:00Z</dcterms:created>
  <dcterms:modified xsi:type="dcterms:W3CDTF">2018-03-24T21:28:00Z</dcterms:modified>
</cp:coreProperties>
</file>